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Aylesbury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Aylesbury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Aylesbury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Aylesbury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Aylesbury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Aylesbury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64.5% </w:t>
      </w:r>
      <w:r w:rsidRPr="004747BF">
        <w:rPr>
          <w:rFonts w:ascii="Libre Franklin Light" w:eastAsia="Times New Roman" w:hAnsi="Libre Franklin Light" w:cs="Calibri Light"/>
        </w:rPr>
        <w:t xml:space="preserve">of those respondents classified as PGSI 8+ in Aylesbury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Aylesbury is estimated to be </w:t>
      </w:r>
      <w:r w:rsidRPr="00773DF7">
        <w:rPr>
          <w:rFonts w:ascii="Libre Franklin Light" w:eastAsia="Times New Roman" w:hAnsi="Libre Franklin Light" w:cs="Calibri Light"/>
          <w:b/>
          <w:bCs/>
          <w:color w:val="C45911" w:themeColor="accent2" w:themeShade="BF"/>
        </w:rPr>
        <w:t xml:space="preserve">£1,942,025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Aylesbury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Aylesbury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Aylesbury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Aylesbury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yle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Aylesbury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yle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Aylesbury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Aylesbury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yle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Aylesbury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Aylesbury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Aylesbury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Aylesbury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Aylesbury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Aylesbury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£1,942,025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Aylesbury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£31,632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£654,176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£46,863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£13,180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£1,172,010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£1,942,025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Aylesbury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Aylesbury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Aylesbury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Aylesbury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Aylesbury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Aylesbury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Aylesbury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Aylesbury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Aylesbury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Aylesbury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Aylesbury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Aylesbury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47E0370-981D-457B-B077-080EE8D2942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